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Cornwall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Cornwall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Cornwall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Cornwall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Cornwall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Cornwall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North Cornwall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Cornwall is estimated to be </w:t>
      </w:r>
      <w:r w:rsidRPr="00773DF7">
        <w:rPr>
          <w:rFonts w:ascii="Libre Franklin Light" w:eastAsia="Times New Roman" w:hAnsi="Libre Franklin Light" w:cs="Calibri Light"/>
          <w:b/>
          <w:bCs/>
          <w:color w:val="C45911" w:themeColor="accent2" w:themeShade="BF"/>
        </w:rPr>
        <w:t xml:space="preserve">£796,138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Cornwall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Cornwall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Cornwall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Cornwall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Cornwa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Cornwall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Cornwa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Cornwall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Cornwall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Cornwa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Cornwall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Cornwall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Cornwall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Cornwall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Cornwall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Cornwall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£796,138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Cornwall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£268,181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£19,212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£480,468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£796,138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Cornwall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Cornwall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Cornwall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Cornwall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Cornwall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Cornwall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Cornwall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Cornwall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Cornwall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Cornwall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Cornwall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Cornwall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41A561B-ECBF-4BDC-B51D-B6EB6057160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